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CE3BB0" w14:textId="77777777" w:rsidR="00DA7C7B" w:rsidRDefault="00DA7C7B" w:rsidP="00DA7C7B">
      <w:pPr>
        <w:pStyle w:val="NoSpacing"/>
      </w:pPr>
      <w:r>
        <w:rPr>
          <w:u w:val="single"/>
        </w:rPr>
        <w:t>Richard KNYGHT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14:paraId="3ED4C0FB" w14:textId="77777777" w:rsidR="00DA7C7B" w:rsidRDefault="00DA7C7B" w:rsidP="00DA7C7B">
      <w:pPr>
        <w:pStyle w:val="NoSpacing"/>
      </w:pPr>
    </w:p>
    <w:p w14:paraId="02FC2259" w14:textId="77777777" w:rsidR="00DA7C7B" w:rsidRDefault="00DA7C7B" w:rsidP="00DA7C7B">
      <w:pPr>
        <w:pStyle w:val="NoSpacing"/>
      </w:pPr>
    </w:p>
    <w:p w14:paraId="1DBE568C" w14:textId="77777777" w:rsidR="00DA7C7B" w:rsidRDefault="00DA7C7B" w:rsidP="00DA7C7B">
      <w:pPr>
        <w:pStyle w:val="NoSpacing"/>
      </w:pPr>
      <w:r>
        <w:t>31 May1424</w:t>
      </w:r>
      <w:r>
        <w:tab/>
        <w:t>He was a juror on the inquisition post mortem held in Gloucester</w:t>
      </w:r>
    </w:p>
    <w:p w14:paraId="2A0B04C4" w14:textId="77777777" w:rsidR="00DA7C7B" w:rsidRDefault="00DA7C7B" w:rsidP="00DA7C7B">
      <w:pPr>
        <w:pStyle w:val="NoSpacing"/>
      </w:pPr>
      <w:r>
        <w:tab/>
      </w:r>
      <w:r>
        <w:tab/>
        <w:t>into lands of Isabel Beaumont(q.v.).</w:t>
      </w:r>
    </w:p>
    <w:p w14:paraId="03C29DC3" w14:textId="77777777" w:rsidR="00DA7C7B" w:rsidRDefault="00DA7C7B" w:rsidP="00DA7C7B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22-288)</w:t>
      </w:r>
    </w:p>
    <w:p w14:paraId="5C2AEB0D" w14:textId="77777777" w:rsidR="00DA7C7B" w:rsidRDefault="00DA7C7B" w:rsidP="00DA7C7B">
      <w:pPr>
        <w:pStyle w:val="NoSpacing"/>
      </w:pPr>
    </w:p>
    <w:p w14:paraId="758827D0" w14:textId="77777777" w:rsidR="00DA7C7B" w:rsidRDefault="00DA7C7B" w:rsidP="00DA7C7B">
      <w:pPr>
        <w:pStyle w:val="NoSpacing"/>
      </w:pPr>
    </w:p>
    <w:p w14:paraId="036C4B74" w14:textId="77777777" w:rsidR="00DA7C7B" w:rsidRDefault="00DA7C7B" w:rsidP="00DA7C7B">
      <w:pPr>
        <w:pStyle w:val="NoSpacing"/>
      </w:pPr>
      <w:r>
        <w:t>13 January 2019</w:t>
      </w:r>
    </w:p>
    <w:p w14:paraId="42241B1F" w14:textId="610A8CF3" w:rsidR="006B2F86" w:rsidRPr="00DA7C7B" w:rsidRDefault="00DA7C7B" w:rsidP="00E71FC3">
      <w:pPr>
        <w:pStyle w:val="NoSpacing"/>
      </w:pPr>
      <w:bookmarkStart w:id="0" w:name="_GoBack"/>
      <w:bookmarkEnd w:id="0"/>
    </w:p>
    <w:sectPr w:rsidR="006B2F86" w:rsidRPr="00DA7C7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C77D16" w14:textId="77777777" w:rsidR="00DA7C7B" w:rsidRDefault="00DA7C7B" w:rsidP="00E71FC3">
      <w:pPr>
        <w:spacing w:after="0" w:line="240" w:lineRule="auto"/>
      </w:pPr>
      <w:r>
        <w:separator/>
      </w:r>
    </w:p>
  </w:endnote>
  <w:endnote w:type="continuationSeparator" w:id="0">
    <w:p w14:paraId="1536A3CF" w14:textId="77777777" w:rsidR="00DA7C7B" w:rsidRDefault="00DA7C7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1515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80F581" w14:textId="77777777" w:rsidR="00DA7C7B" w:rsidRDefault="00DA7C7B" w:rsidP="00E71FC3">
      <w:pPr>
        <w:spacing w:after="0" w:line="240" w:lineRule="auto"/>
      </w:pPr>
      <w:r>
        <w:separator/>
      </w:r>
    </w:p>
  </w:footnote>
  <w:footnote w:type="continuationSeparator" w:id="0">
    <w:p w14:paraId="086CA4FE" w14:textId="77777777" w:rsidR="00DA7C7B" w:rsidRDefault="00DA7C7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C7B"/>
    <w:rsid w:val="001A7C09"/>
    <w:rsid w:val="00577BD5"/>
    <w:rsid w:val="00656CBA"/>
    <w:rsid w:val="006A1F77"/>
    <w:rsid w:val="00733BE7"/>
    <w:rsid w:val="00AB52E8"/>
    <w:rsid w:val="00B16D3F"/>
    <w:rsid w:val="00BB41AC"/>
    <w:rsid w:val="00DA7C7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44813"/>
  <w15:chartTrackingRefBased/>
  <w15:docId w15:val="{3FDC81CD-53D2-4033-B3BA-FE866B646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2019-01-13T21:38:00Z</dcterms:created>
  <dcterms:modified xsi:type="dcterms:W3CDTF">2019-01-13T21:39:00Z</dcterms:modified>
</cp:coreProperties>
</file>